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52C96" w14:textId="77777777" w:rsidR="00BF0EDE" w:rsidRDefault="00BF0EDE" w:rsidP="00BF0ED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BATHE</w:t>
      </w:r>
      <w:r>
        <w:rPr>
          <w:rFonts w:cs="Times New Roman"/>
          <w:szCs w:val="24"/>
        </w:rPr>
        <w:t xml:space="preserve">        (fl.1483)</w:t>
      </w:r>
    </w:p>
    <w:p w14:paraId="106C410D" w14:textId="77777777" w:rsidR="00BF0EDE" w:rsidRDefault="00BF0EDE" w:rsidP="00BF0ED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Oxford.</w:t>
      </w:r>
    </w:p>
    <w:p w14:paraId="240838EF" w14:textId="77777777" w:rsidR="00BF0EDE" w:rsidRDefault="00BF0EDE" w:rsidP="00BF0EDE">
      <w:pPr>
        <w:pStyle w:val="NoSpacing"/>
        <w:jc w:val="both"/>
        <w:rPr>
          <w:rFonts w:cs="Times New Roman"/>
          <w:szCs w:val="24"/>
        </w:rPr>
      </w:pPr>
    </w:p>
    <w:p w14:paraId="6A7CFEEA" w14:textId="77777777" w:rsidR="00BF0EDE" w:rsidRDefault="00BF0EDE" w:rsidP="00BF0EDE">
      <w:pPr>
        <w:pStyle w:val="NoSpacing"/>
        <w:jc w:val="both"/>
        <w:rPr>
          <w:rFonts w:cs="Times New Roman"/>
          <w:szCs w:val="24"/>
        </w:rPr>
      </w:pPr>
    </w:p>
    <w:p w14:paraId="584C4BE5" w14:textId="77777777" w:rsidR="00BF0EDE" w:rsidRDefault="00BF0EDE" w:rsidP="00BF0ED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Shukburgh</w:t>
      </w:r>
      <w:proofErr w:type="spellEnd"/>
      <w:r>
        <w:rPr>
          <w:rFonts w:cs="Times New Roman"/>
          <w:szCs w:val="24"/>
        </w:rPr>
        <w:t xml:space="preserve"> of London, draper(q.v.), brought a plaint of debt</w:t>
      </w:r>
    </w:p>
    <w:p w14:paraId="020877D2" w14:textId="77777777" w:rsidR="00BF0EDE" w:rsidRDefault="00BF0EDE" w:rsidP="00BF0ED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against him and four others.</w:t>
      </w:r>
    </w:p>
    <w:p w14:paraId="19E96EC9" w14:textId="77777777" w:rsidR="00BF0EDE" w:rsidRDefault="00BF0EDE" w:rsidP="00BF0ED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2B4BD10B" w14:textId="77777777" w:rsidR="00BF0EDE" w:rsidRDefault="00BF0EDE" w:rsidP="00BF0EDE">
      <w:pPr>
        <w:pStyle w:val="NoSpacing"/>
        <w:jc w:val="both"/>
        <w:rPr>
          <w:rFonts w:cs="Times New Roman"/>
          <w:szCs w:val="24"/>
        </w:rPr>
      </w:pPr>
    </w:p>
    <w:p w14:paraId="169F4A12" w14:textId="77777777" w:rsidR="00BF0EDE" w:rsidRDefault="00BF0EDE" w:rsidP="00BF0EDE">
      <w:pPr>
        <w:pStyle w:val="NoSpacing"/>
        <w:jc w:val="both"/>
        <w:rPr>
          <w:rFonts w:cs="Times New Roman"/>
          <w:szCs w:val="24"/>
        </w:rPr>
      </w:pPr>
    </w:p>
    <w:p w14:paraId="77E95B6B" w14:textId="77777777" w:rsidR="00BF0EDE" w:rsidRDefault="00BF0EDE" w:rsidP="00BF0ED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21 February 2025</w:t>
      </w:r>
    </w:p>
    <w:p w14:paraId="2C974B2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6AC44" w14:textId="77777777" w:rsidR="00BF0EDE" w:rsidRDefault="00BF0EDE" w:rsidP="009139A6">
      <w:r>
        <w:separator/>
      </w:r>
    </w:p>
  </w:endnote>
  <w:endnote w:type="continuationSeparator" w:id="0">
    <w:p w14:paraId="05FB3946" w14:textId="77777777" w:rsidR="00BF0EDE" w:rsidRDefault="00BF0E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39BD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0B18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59DB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8D594" w14:textId="77777777" w:rsidR="00BF0EDE" w:rsidRDefault="00BF0EDE" w:rsidP="009139A6">
      <w:r>
        <w:separator/>
      </w:r>
    </w:p>
  </w:footnote>
  <w:footnote w:type="continuationSeparator" w:id="0">
    <w:p w14:paraId="5C629CEB" w14:textId="77777777" w:rsidR="00BF0EDE" w:rsidRDefault="00BF0E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59E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5F4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E42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EDE"/>
    <w:rsid w:val="000666E0"/>
    <w:rsid w:val="000A2E7A"/>
    <w:rsid w:val="00190DFA"/>
    <w:rsid w:val="002510B7"/>
    <w:rsid w:val="00270799"/>
    <w:rsid w:val="00305453"/>
    <w:rsid w:val="00357E4A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BF0EDE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8ADF4"/>
  <w15:chartTrackingRefBased/>
  <w15:docId w15:val="{FFF65E6E-CB5A-4BB1-99A8-DFC1CF81E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F0E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2025-03-22T18:52:00Z</dcterms:created>
  <dcterms:modified xsi:type="dcterms:W3CDTF">2025-03-22T18:54:00Z</dcterms:modified>
</cp:coreProperties>
</file>